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F53C30">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F53C30">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F53C30">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F53C30">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F53C30">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F53C30"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ED6452"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559D1B97" w:rsidR="00546DB1" w:rsidRPr="00546DB1" w:rsidRDefault="00F710F4" w:rsidP="00AB56F9">
                <w:pPr>
                  <w:tabs>
                    <w:tab w:val="left" w:pos="426"/>
                  </w:tabs>
                  <w:spacing w:before="120"/>
                  <w:rPr>
                    <w:bCs/>
                    <w:lang w:val="en-IE" w:eastAsia="en-GB"/>
                  </w:rPr>
                </w:pPr>
                <w:r>
                  <w:rPr>
                    <w:bCs/>
                    <w:lang w:eastAsia="en-GB"/>
                  </w:rPr>
                  <w:t>DG FISMA B2</w:t>
                </w:r>
              </w:p>
            </w:tc>
          </w:sdtContent>
        </w:sdt>
      </w:tr>
      <w:tr w:rsidR="00546DB1" w:rsidRPr="00ED6452"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proofErr w:type="spellStart"/>
            <w:r w:rsidR="001203F8">
              <w:rPr>
                <w:bCs/>
                <w:lang w:eastAsia="en-GB"/>
              </w:rPr>
              <w:t>S</w:t>
            </w:r>
            <w:r w:rsidR="00546DB1" w:rsidRPr="00546DB1">
              <w:rPr>
                <w:bCs/>
                <w:lang w:eastAsia="en-GB"/>
              </w:rPr>
              <w:t>ysper</w:t>
            </w:r>
            <w:proofErr w:type="spellEnd"/>
            <w:r w:rsidR="00546DB1" w:rsidRPr="00546DB1">
              <w:rPr>
                <w:bCs/>
                <w:lang w:eastAsia="en-GB"/>
              </w:rPr>
              <w:t>:</w:t>
            </w:r>
          </w:p>
        </w:tc>
        <w:sdt>
          <w:sdtPr>
            <w:rPr>
              <w:bCs/>
              <w:lang w:eastAsia="en-GB"/>
            </w:rPr>
            <w:id w:val="-686597872"/>
            <w:placeholder>
              <w:docPart w:val="9BF4E35295BA4808A107977098D3401D"/>
            </w:placeholder>
          </w:sdtPr>
          <w:sdtEndPr/>
          <w:sdtContent>
            <w:tc>
              <w:tcPr>
                <w:tcW w:w="5491" w:type="dxa"/>
              </w:tcPr>
              <w:p w14:paraId="32FCC887" w14:textId="416872BF" w:rsidR="00546DB1" w:rsidRPr="003B2E38" w:rsidRDefault="00F710F4" w:rsidP="00AB56F9">
                <w:pPr>
                  <w:tabs>
                    <w:tab w:val="left" w:pos="426"/>
                  </w:tabs>
                  <w:spacing w:before="120"/>
                  <w:rPr>
                    <w:bCs/>
                    <w:lang w:val="en-IE" w:eastAsia="en-GB"/>
                  </w:rPr>
                </w:pPr>
                <w:r w:rsidRPr="005205A5">
                  <w:rPr>
                    <w:bCs/>
                    <w:lang w:eastAsia="en-GB"/>
                  </w:rPr>
                  <w:t>299761</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57D0A89E" w:rsidR="00546DB1" w:rsidRPr="004756B7" w:rsidRDefault="00A40210" w:rsidP="00AB56F9">
                <w:pPr>
                  <w:tabs>
                    <w:tab w:val="left" w:pos="426"/>
                  </w:tabs>
                  <w:spacing w:before="120"/>
                  <w:rPr>
                    <w:bCs/>
                    <w:lang w:eastAsia="en-GB"/>
                  </w:rPr>
                </w:pPr>
                <w:r>
                  <w:rPr>
                    <w:bCs/>
                    <w:lang w:eastAsia="en-GB"/>
                  </w:rPr>
                  <w:t xml:space="preserve">Didier </w:t>
                </w:r>
                <w:proofErr w:type="spellStart"/>
                <w:r>
                  <w:rPr>
                    <w:bCs/>
                    <w:lang w:eastAsia="en-GB"/>
                  </w:rPr>
                  <w:t>Millerot</w:t>
                </w:r>
                <w:proofErr w:type="spellEnd"/>
              </w:p>
            </w:sdtContent>
          </w:sdt>
          <w:p w14:paraId="227D6F6E" w14:textId="0C8AA10F" w:rsidR="00546DB1" w:rsidRPr="009F216F" w:rsidRDefault="00503B3E" w:rsidP="005F6927">
            <w:pPr>
              <w:tabs>
                <w:tab w:val="left" w:pos="426"/>
              </w:tabs>
              <w:contextualSpacing/>
              <w:rPr>
                <w:bCs/>
                <w:lang w:eastAsia="en-GB"/>
              </w:rPr>
            </w:pPr>
            <w:r>
              <w:rPr>
                <w:bCs/>
                <w:lang w:eastAsia="en-GB"/>
              </w:rPr>
              <w:t>1.</w:t>
            </w:r>
            <w:r w:rsidR="00546DB1" w:rsidRPr="00546DB1">
              <w:rPr>
                <w:bCs/>
                <w:lang w:eastAsia="en-GB"/>
              </w:rPr>
              <w:t xml:space="preserve"> </w:t>
            </w:r>
            <w:r w:rsidR="00546DB1" w:rsidRPr="009F216F">
              <w:rPr>
                <w:bCs/>
                <w:lang w:eastAsia="en-GB"/>
              </w:rPr>
              <w:t>Quartal</w:t>
            </w:r>
            <w:r w:rsidR="005205A5">
              <w:rPr>
                <w:bCs/>
                <w:lang w:eastAsia="en-GB"/>
              </w:rPr>
              <w:t xml:space="preserve"> </w:t>
            </w:r>
            <w:r w:rsidR="00A40210">
              <w:rPr>
                <w:bCs/>
                <w:lang w:eastAsia="en-GB"/>
              </w:rPr>
              <w:t>202</w:t>
            </w:r>
            <w:r w:rsidR="009C314B">
              <w:rPr>
                <w:bCs/>
                <w:lang w:eastAsia="en-GB"/>
              </w:rPr>
              <w:t>6</w:t>
            </w:r>
          </w:p>
          <w:p w14:paraId="4128A55A" w14:textId="274239DF" w:rsidR="00546DB1" w:rsidRPr="00546DB1" w:rsidRDefault="00F53C30"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CA0B87">
                  <w:rPr>
                    <w:bCs/>
                    <w:lang w:eastAsia="en-GB"/>
                  </w:rPr>
                  <w:t xml:space="preserve">2 </w:t>
                </w:r>
              </w:sdtContent>
            </w:sdt>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503B3E">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dtPr>
              <w:sdtEndPr>
                <w:rPr>
                  <w:color w:val="70AD47" w:themeColor="accent6"/>
                </w:rPr>
              </w:sdtEndPr>
              <w:sdtContent>
                <w:r w:rsidR="00E46216" w:rsidRPr="00E46216">
                  <w:rPr>
                    <w:bCs/>
                    <w:color w:val="70AD47" w:themeColor="accent6"/>
                    <w:szCs w:val="24"/>
                    <w:lang w:eastAsia="en-GB"/>
                  </w:rPr>
                  <w:t>Bitte hier klicken, um Text hinzuzufügen</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 xml:space="preserve">Art der </w:t>
            </w:r>
            <w:proofErr w:type="spellStart"/>
            <w:r>
              <w:rPr>
                <w:bCs/>
                <w:lang w:val="en-IE" w:eastAsia="en-GB"/>
              </w:rPr>
              <w:t>Abordnung</w:t>
            </w:r>
            <w:proofErr w:type="spellEnd"/>
          </w:p>
        </w:tc>
        <w:tc>
          <w:tcPr>
            <w:tcW w:w="5491" w:type="dxa"/>
          </w:tcPr>
          <w:p w14:paraId="23736760" w14:textId="2AFBD1FE"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lang w:val="en-GB" w:eastAsia="en-GB"/>
              </w:rPr>
              <w:object w:dxaOrig="1440" w:dyaOrig="1440"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4998A4BD"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5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F53C30"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F53C30"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F53C30"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61E05064"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25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CC7C8D1" w14:textId="3839B3CB" w:rsidR="002C5752" w:rsidRPr="0007110E" w:rsidRDefault="002C5752" w:rsidP="000675FD">
            <w:pPr>
              <w:tabs>
                <w:tab w:val="left" w:pos="426"/>
              </w:tabs>
              <w:spacing w:before="120" w:after="120"/>
              <w:rPr>
                <w:bCs/>
                <w:lang w:val="en-IE" w:eastAsia="en-GB"/>
              </w:rPr>
            </w:pPr>
            <w:r>
              <w:rPr>
                <w:bCs/>
                <w:lang w:val="en-GB" w:eastAsia="en-GB"/>
              </w:rPr>
              <w:object w:dxaOrig="1440" w:dyaOrig="1440" w14:anchorId="50BBD14E">
                <v:shape id="_x0000_i1045" type="#_x0000_t75" style="width:108pt;height:21.75pt" o:ole="">
                  <v:imagedata r:id="rId23" o:title=""/>
                </v:shape>
                <w:control r:id="rId24" w:name="OptionButton2" w:shapeid="_x0000_i1045"/>
              </w:object>
            </w:r>
            <w:r>
              <w:rPr>
                <w:bCs/>
                <w:lang w:val="en-GB" w:eastAsia="en-GB"/>
              </w:rPr>
              <w:object w:dxaOrig="1440" w:dyaOrig="1440" w14:anchorId="50596B69">
                <v:shape id="_x0000_i1047" type="#_x0000_t75" style="width:108pt;height:21.75pt" o:ole="">
                  <v:imagedata r:id="rId25" o:title=""/>
                </v:shape>
                <w:control r:id="rId26" w:name="OptionButton3" w:shapeid="_x0000_i1047"/>
              </w:object>
            </w:r>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E46216" w:rsidRDefault="00803007" w:rsidP="007C07D8">
      <w:pPr>
        <w:pStyle w:val="ListNumber"/>
        <w:numPr>
          <w:ilvl w:val="0"/>
          <w:numId w:val="0"/>
        </w:numPr>
        <w:ind w:left="709" w:hanging="709"/>
        <w:rPr>
          <w:lang w:eastAsia="en-GB"/>
        </w:rPr>
      </w:pPr>
      <w:r w:rsidRPr="00E46216">
        <w:rPr>
          <w:b/>
          <w:bCs/>
          <w:lang w:eastAsia="en-GB"/>
        </w:rPr>
        <w:t>Wer wi</w:t>
      </w:r>
      <w:r w:rsidR="002F7504" w:rsidRPr="00E46216">
        <w:rPr>
          <w:b/>
          <w:bCs/>
          <w:lang w:eastAsia="en-GB"/>
        </w:rPr>
        <w:t>r</w:t>
      </w:r>
      <w:r w:rsidRPr="00E46216">
        <w:rPr>
          <w:b/>
          <w:bCs/>
          <w:lang w:eastAsia="en-GB"/>
        </w:rPr>
        <w:t xml:space="preserve"> sind</w:t>
      </w:r>
    </w:p>
    <w:sdt>
      <w:sdtPr>
        <w:rPr>
          <w:lang w:val="en-US" w:eastAsia="en-GB"/>
        </w:rPr>
        <w:id w:val="1822233941"/>
        <w:placeholder>
          <w:docPart w:val="FE6C9874556B47B1A65A432926DB0BCE"/>
        </w:placeholder>
      </w:sdtPr>
      <w:sdtEndPr/>
      <w:sdtContent>
        <w:p w14:paraId="76DD1EEA" w14:textId="43C59631" w:rsidR="00803007" w:rsidRPr="004756B7" w:rsidRDefault="004756B7" w:rsidP="00803007">
          <w:pPr>
            <w:rPr>
              <w:lang w:eastAsia="en-GB"/>
            </w:rPr>
          </w:pPr>
          <w:r w:rsidRPr="004756B7">
            <w:rPr>
              <w:lang w:eastAsia="en-GB"/>
            </w:rPr>
            <w:t xml:space="preserve">Aufgabe des Referats ist es, dafür zu sorgen, dass das europäische Finanzsystem den Übergang zu einer CO2-armen, kreislauforientierten und nachhaltigen Wirtschaft unterstützt und gleichzeitig Finanzstabilität, wettbewerbsfähige Märkte sowie Verbraucher- und Investoreninteressen fördert. Das Referat ist für die Entwicklung eines </w:t>
          </w:r>
          <w:r w:rsidRPr="004756B7">
            <w:rPr>
              <w:lang w:eastAsia="en-GB"/>
            </w:rPr>
            <w:lastRenderedPageBreak/>
            <w:t xml:space="preserve">EU-Rahmens für ein nachhaltiges Finanzwesen zuständig, dessen Ziel es ist, sowohl den privaten als auch den öffentlichen Sektor für Investitionen in nachhaltige Projekte zu mobilisieren, Risiken für das Finanzsystem aufgrund seiner Exposition gegenüber CO2-intensiven Vermögenswerten zu ermitteln und Transparenz und Langfristigkeit bei finanziellen und wirtschaftlichen Tätigkeiten zu fördern. </w:t>
          </w:r>
          <w:r>
            <w:rPr>
              <w:lang w:eastAsia="en-GB"/>
            </w:rPr>
            <w:t>Das Referat</w:t>
          </w:r>
          <w:r w:rsidRPr="004756B7">
            <w:rPr>
              <w:lang w:eastAsia="en-GB"/>
            </w:rPr>
            <w:t xml:space="preserve"> koordiniert die Arbeit der GD FISMA und anderer Generaldirektionen zu Projekten für ein nachhaltiges Finanzwesen und fördert die internationale Koordinierung im Bereich des nachhaltigen Finanzwesens.</w:t>
          </w:r>
        </w:p>
      </w:sdtContent>
    </w:sdt>
    <w:p w14:paraId="3862387A" w14:textId="77777777" w:rsidR="00803007" w:rsidRPr="004756B7"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3DEC4E9C" w14:textId="5E722612" w:rsidR="002D30F4" w:rsidRPr="009C565A" w:rsidRDefault="002D30F4" w:rsidP="002D30F4">
          <w:r w:rsidRPr="009C565A">
            <w:t>Beitrag zur Arbeit de</w:t>
          </w:r>
          <w:r w:rsidR="00503B3E">
            <w:t xml:space="preserve">s Referats </w:t>
          </w:r>
          <w:r w:rsidRPr="009C565A">
            <w:t xml:space="preserve">FISMA.B2 im Bereich nachhaltiges Finanzwesen. Die Aufgaben beinhalten insbesondere: </w:t>
          </w:r>
        </w:p>
        <w:p w14:paraId="2D909B27" w14:textId="77777777" w:rsidR="002D30F4" w:rsidRPr="009C565A" w:rsidRDefault="002D30F4" w:rsidP="002D30F4">
          <w:pPr>
            <w:pStyle w:val="ListParagraph"/>
            <w:numPr>
              <w:ilvl w:val="0"/>
              <w:numId w:val="35"/>
            </w:numPr>
            <w:spacing w:after="0"/>
            <w:contextualSpacing w:val="0"/>
            <w:jc w:val="left"/>
          </w:pPr>
          <w:r w:rsidRPr="009C565A">
            <w:t xml:space="preserve">Beteiligung bei der Entwicklung politischer Maßnahmen im Bereich des nachhaltigen Finanzwesens. </w:t>
          </w:r>
        </w:p>
        <w:p w14:paraId="1F9CF0E6" w14:textId="77777777" w:rsidR="002D30F4" w:rsidRDefault="002D30F4" w:rsidP="002D30F4">
          <w:pPr>
            <w:pStyle w:val="ListParagraph"/>
            <w:numPr>
              <w:ilvl w:val="0"/>
              <w:numId w:val="35"/>
            </w:numPr>
            <w:spacing w:after="0"/>
            <w:contextualSpacing w:val="0"/>
            <w:jc w:val="left"/>
          </w:pPr>
          <w:r w:rsidRPr="009C565A">
            <w:t xml:space="preserve">Erstellung von Strategiepapieren und Kommunikationsmaterial. </w:t>
          </w:r>
        </w:p>
        <w:p w14:paraId="0938D73C" w14:textId="5C997012" w:rsidR="00A40210" w:rsidRPr="00D94D42" w:rsidRDefault="00105130" w:rsidP="00D94D42">
          <w:pPr>
            <w:pStyle w:val="ListParagraph"/>
            <w:numPr>
              <w:ilvl w:val="0"/>
              <w:numId w:val="35"/>
            </w:numPr>
            <w:spacing w:after="0"/>
            <w:contextualSpacing w:val="0"/>
            <w:jc w:val="left"/>
          </w:pPr>
          <w:r w:rsidRPr="005205A5">
            <w:t>Beteiligung an Vorbereitung von Rechtsakten und nicht</w:t>
          </w:r>
          <w:r w:rsidR="00A40210" w:rsidRPr="005205A5">
            <w:t>-legislative</w:t>
          </w:r>
          <w:r w:rsidRPr="005205A5">
            <w:t>n Dokumenten</w:t>
          </w:r>
        </w:p>
        <w:p w14:paraId="62D27734" w14:textId="4C98549F" w:rsidR="002D30F4" w:rsidRPr="009C565A" w:rsidRDefault="002D30F4" w:rsidP="002D30F4">
          <w:pPr>
            <w:pStyle w:val="ListParagraph"/>
            <w:numPr>
              <w:ilvl w:val="0"/>
              <w:numId w:val="35"/>
            </w:numPr>
            <w:spacing w:after="0"/>
            <w:contextualSpacing w:val="0"/>
            <w:jc w:val="left"/>
          </w:pPr>
          <w:r w:rsidRPr="009C565A">
            <w:t xml:space="preserve">Ausarbeitung, Aktualisierung und Konsolidierung politischer Vorschläge zur Diskussion mit </w:t>
          </w:r>
          <w:r w:rsidR="00D94D42" w:rsidRPr="009C565A">
            <w:t>EU-Mitgliedstaaten</w:t>
          </w:r>
          <w:r w:rsidRPr="009C565A">
            <w:t xml:space="preserve">, den EU-Organen und –Behörden, sowie externen Interessenträgern. </w:t>
          </w:r>
        </w:p>
        <w:p w14:paraId="3F33E2F4" w14:textId="77777777" w:rsidR="002D30F4" w:rsidRPr="009C565A" w:rsidRDefault="002D30F4" w:rsidP="002D30F4">
          <w:pPr>
            <w:pStyle w:val="ListParagraph"/>
            <w:numPr>
              <w:ilvl w:val="0"/>
              <w:numId w:val="35"/>
            </w:numPr>
            <w:spacing w:after="0"/>
            <w:contextualSpacing w:val="0"/>
            <w:jc w:val="left"/>
          </w:pPr>
          <w:r w:rsidRPr="009C565A">
            <w:t xml:space="preserve">Vorbereitung von Briefings und Versammlungen/Veranstaltungen im Bereich des nachhaltigen Finanzwesens. </w:t>
          </w:r>
        </w:p>
        <w:p w14:paraId="4496750B" w14:textId="1CDD0AD4" w:rsidR="002D30F4" w:rsidRPr="009C565A" w:rsidRDefault="002D30F4" w:rsidP="002D30F4">
          <w:pPr>
            <w:pStyle w:val="ListParagraph"/>
            <w:numPr>
              <w:ilvl w:val="0"/>
              <w:numId w:val="35"/>
            </w:numPr>
            <w:spacing w:after="0"/>
            <w:contextualSpacing w:val="0"/>
            <w:jc w:val="left"/>
          </w:pPr>
          <w:r w:rsidRPr="009C565A">
            <w:t>Erläuterung der Tätigkeiten de</w:t>
          </w:r>
          <w:r w:rsidR="00503B3E">
            <w:t>s Referats</w:t>
          </w:r>
          <w:r w:rsidRPr="009C565A">
            <w:t>/der gesamten Generaldirektion FISMA im Bereich des nachhaltigen Finanzwesens in Anwesenheit von Interessenträgern bei bspw. Konferenzen oder Arbeitsgruppen.</w:t>
          </w:r>
        </w:p>
        <w:p w14:paraId="5B150EFF" w14:textId="77777777" w:rsidR="002D30F4" w:rsidRPr="009C565A" w:rsidRDefault="002D30F4" w:rsidP="002D30F4">
          <w:pPr>
            <w:pStyle w:val="ListParagraph"/>
            <w:numPr>
              <w:ilvl w:val="0"/>
              <w:numId w:val="35"/>
            </w:numPr>
            <w:spacing w:after="0"/>
            <w:contextualSpacing w:val="0"/>
            <w:jc w:val="left"/>
          </w:pPr>
          <w:r w:rsidRPr="009C565A">
            <w:t xml:space="preserve">Teilnahme an Treffen mit Marktteilnehmern und öffentlichen Behörden. </w:t>
          </w:r>
        </w:p>
        <w:p w14:paraId="51ED2AF8" w14:textId="77777777" w:rsidR="002D30F4" w:rsidRPr="009C565A" w:rsidRDefault="002D30F4" w:rsidP="002D30F4">
          <w:pPr>
            <w:pStyle w:val="ListParagraph"/>
            <w:numPr>
              <w:ilvl w:val="0"/>
              <w:numId w:val="35"/>
            </w:numPr>
            <w:spacing w:after="0"/>
            <w:contextualSpacing w:val="0"/>
            <w:jc w:val="left"/>
          </w:pPr>
          <w:r w:rsidRPr="009C565A">
            <w:t xml:space="preserve">Weiterentwicklung von Legislativvorschlägen durch den interinstitutionellen Beschlussfassungsprozess, einschließlich der Annahme durch die Europäischen Kommission, das Europäischen Parlament und/oder den Rat der Europäischen Union.  </w:t>
          </w:r>
        </w:p>
        <w:p w14:paraId="12B9C59B" w14:textId="0AF32A09" w:rsidR="00803007" w:rsidRPr="009F216F" w:rsidRDefault="002D30F4" w:rsidP="002D30F4">
          <w:pPr>
            <w:pStyle w:val="ListParagraph"/>
            <w:numPr>
              <w:ilvl w:val="0"/>
              <w:numId w:val="35"/>
            </w:numPr>
            <w:spacing w:after="0"/>
            <w:contextualSpacing w:val="0"/>
            <w:jc w:val="left"/>
          </w:pPr>
          <w:r w:rsidRPr="009C565A">
            <w:t xml:space="preserve">Koordinierung der Arbeit </w:t>
          </w:r>
          <w:r w:rsidR="00A40210">
            <w:t xml:space="preserve">mit anderen Teams </w:t>
          </w:r>
          <w:r w:rsidRPr="009C565A">
            <w:t>innerhalb der GD</w:t>
          </w:r>
          <w:r w:rsidR="00A40210">
            <w:t xml:space="preserve"> FISMA</w:t>
          </w:r>
          <w:r w:rsidRPr="009C565A">
            <w:t xml:space="preserve"> und mit anderen Generaldirektionen.</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2AA932A8" w14:textId="77777777" w:rsidR="002D30F4" w:rsidRPr="002D30F4" w:rsidRDefault="002D30F4" w:rsidP="002D30F4">
          <w:pPr>
            <w:rPr>
              <w:lang w:eastAsia="en-GB"/>
            </w:rPr>
          </w:pPr>
          <w:r w:rsidRPr="002D30F4">
            <w:rPr>
              <w:lang w:eastAsia="en-GB"/>
            </w:rPr>
            <w:t xml:space="preserve">Wir suchen einen Bewerber mit folgendem Profil: </w:t>
          </w:r>
        </w:p>
        <w:p w14:paraId="0D506BAB" w14:textId="2EB0698C" w:rsidR="00105130" w:rsidRDefault="00105130" w:rsidP="002D30F4">
          <w:pPr>
            <w:pStyle w:val="ListParagraph"/>
            <w:numPr>
              <w:ilvl w:val="0"/>
              <w:numId w:val="36"/>
            </w:numPr>
            <w:rPr>
              <w:lang w:eastAsia="en-GB"/>
            </w:rPr>
          </w:pPr>
          <w:r>
            <w:t xml:space="preserve">Erfahren, unabhängig und </w:t>
          </w:r>
          <w:r w:rsidR="00E37C6E">
            <w:t>e</w:t>
          </w:r>
          <w:r>
            <w:t>igeninitiativ</w:t>
          </w:r>
        </w:p>
        <w:p w14:paraId="461F7403" w14:textId="04FD87D3" w:rsidR="009144B0" w:rsidRDefault="002D30F4" w:rsidP="002D30F4">
          <w:pPr>
            <w:pStyle w:val="ListParagraph"/>
            <w:numPr>
              <w:ilvl w:val="0"/>
              <w:numId w:val="36"/>
            </w:numPr>
            <w:rPr>
              <w:lang w:eastAsia="en-GB"/>
            </w:rPr>
          </w:pPr>
          <w:r w:rsidRPr="002D30F4">
            <w:rPr>
              <w:lang w:eastAsia="en-GB"/>
            </w:rPr>
            <w:t>Hintergrund in den Bereichen Wirtschaft/Recht/öffentliche Politik mit sektorspezifischem Fachwissen und Kapazitäten für politische Analysen</w:t>
          </w:r>
        </w:p>
        <w:p w14:paraId="73A60978" w14:textId="3C9FCB3B" w:rsidR="009144B0" w:rsidRDefault="00D94D42" w:rsidP="009144B0">
          <w:pPr>
            <w:pStyle w:val="ListParagraph"/>
            <w:numPr>
              <w:ilvl w:val="0"/>
              <w:numId w:val="36"/>
            </w:numPr>
            <w:rPr>
              <w:lang w:eastAsia="en-GB"/>
            </w:rPr>
          </w:pPr>
          <w:r>
            <w:rPr>
              <w:lang w:eastAsia="en-GB"/>
            </w:rPr>
            <w:t>A</w:t>
          </w:r>
          <w:r w:rsidR="002D30F4" w:rsidRPr="002D30F4">
            <w:rPr>
              <w:lang w:eastAsia="en-GB"/>
            </w:rPr>
            <w:t>usgeprägte analytische</w:t>
          </w:r>
          <w:r w:rsidR="00503B3E">
            <w:rPr>
              <w:lang w:eastAsia="en-GB"/>
            </w:rPr>
            <w:t xml:space="preserve"> and redaktionelle F</w:t>
          </w:r>
          <w:r w:rsidR="009144B0" w:rsidRPr="009144B0">
            <w:rPr>
              <w:lang w:eastAsia="en-GB"/>
            </w:rPr>
            <w:t>ähigkeit</w:t>
          </w:r>
          <w:r w:rsidR="009144B0">
            <w:rPr>
              <w:lang w:eastAsia="en-GB"/>
            </w:rPr>
            <w:t>en</w:t>
          </w:r>
        </w:p>
        <w:p w14:paraId="1C588C67" w14:textId="594472E5" w:rsidR="002D30F4" w:rsidRDefault="00105130" w:rsidP="002D30F4">
          <w:pPr>
            <w:pStyle w:val="ListParagraph"/>
            <w:numPr>
              <w:ilvl w:val="0"/>
              <w:numId w:val="36"/>
            </w:numPr>
            <w:rPr>
              <w:lang w:eastAsia="en-GB"/>
            </w:rPr>
          </w:pPr>
          <w:r>
            <w:rPr>
              <w:lang w:eastAsia="en-GB"/>
            </w:rPr>
            <w:t>gutes</w:t>
          </w:r>
          <w:r w:rsidRPr="002D30F4">
            <w:rPr>
              <w:lang w:eastAsia="en-GB"/>
            </w:rPr>
            <w:t xml:space="preserve"> </w:t>
          </w:r>
          <w:r w:rsidR="002D30F4" w:rsidRPr="002D30F4">
            <w:rPr>
              <w:lang w:eastAsia="en-GB"/>
            </w:rPr>
            <w:t>Verständnis de</w:t>
          </w:r>
          <w:r w:rsidR="009144B0">
            <w:rPr>
              <w:lang w:eastAsia="en-GB"/>
            </w:rPr>
            <w:t>r</w:t>
          </w:r>
          <w:r w:rsidR="002D30F4" w:rsidRPr="002D30F4">
            <w:rPr>
              <w:lang w:eastAsia="en-GB"/>
            </w:rPr>
            <w:t xml:space="preserve"> Beschlussfassungsverfahren in den EU-Organen</w:t>
          </w:r>
        </w:p>
        <w:p w14:paraId="161C3D10" w14:textId="6787F2F9" w:rsidR="00105130" w:rsidRPr="00D94D42" w:rsidRDefault="00D94D42" w:rsidP="00105130">
          <w:pPr>
            <w:pStyle w:val="ListParagraph"/>
            <w:numPr>
              <w:ilvl w:val="0"/>
              <w:numId w:val="36"/>
            </w:numPr>
          </w:pPr>
          <w:r>
            <w:t>Fundierte</w:t>
          </w:r>
          <w:r w:rsidRPr="005205A5">
            <w:t xml:space="preserve"> Kenntnisse der </w:t>
          </w:r>
          <w:r>
            <w:t xml:space="preserve">Regulierung </w:t>
          </w:r>
          <w:r w:rsidR="00E37C6E">
            <w:t>für</w:t>
          </w:r>
          <w:r>
            <w:t xml:space="preserve"> Finanzdienstleistungen</w:t>
          </w:r>
          <w:r w:rsidRPr="005205A5">
            <w:t xml:space="preserve"> und des EU-Rechtsrahmens</w:t>
          </w:r>
        </w:p>
        <w:p w14:paraId="545F497B" w14:textId="4F99CE3B" w:rsidR="00105130" w:rsidRPr="00D94D42" w:rsidRDefault="00D94D42" w:rsidP="00105130">
          <w:pPr>
            <w:pStyle w:val="ListParagraph"/>
            <w:numPr>
              <w:ilvl w:val="0"/>
              <w:numId w:val="36"/>
            </w:numPr>
          </w:pPr>
          <w:bookmarkStart w:id="1" w:name="_Hlk210065839"/>
          <w:r w:rsidRPr="005205A5">
            <w:t>Fundierte Kenntnisse des Rechtsra</w:t>
          </w:r>
          <w:r>
            <w:t xml:space="preserve">hmens für das Rahmenwerk </w:t>
          </w:r>
          <w:r w:rsidR="00E37C6E">
            <w:t>für</w:t>
          </w:r>
          <w:r>
            <w:t xml:space="preserve"> das nachhaltige Finanzwesen </w:t>
          </w:r>
          <w:bookmarkEnd w:id="1"/>
        </w:p>
        <w:p w14:paraId="6692D623" w14:textId="6BA1A07C" w:rsidR="00105130" w:rsidRPr="00D94D42" w:rsidRDefault="00D94D42" w:rsidP="00105130">
          <w:pPr>
            <w:pStyle w:val="ListParagraph"/>
            <w:numPr>
              <w:ilvl w:val="0"/>
              <w:numId w:val="36"/>
            </w:numPr>
          </w:pPr>
          <w:r w:rsidRPr="005205A5">
            <w:t>Fundierte Kenntnisse der</w:t>
          </w:r>
          <w:r w:rsidR="00105130" w:rsidRPr="00D94D42">
            <w:t xml:space="preserve"> EU </w:t>
          </w:r>
          <w:proofErr w:type="spellStart"/>
          <w:r w:rsidR="00105130" w:rsidRPr="00D94D42">
            <w:t>Taxonomy</w:t>
          </w:r>
          <w:proofErr w:type="spellEnd"/>
          <w:r w:rsidR="00105130" w:rsidRPr="00D94D42">
            <w:t xml:space="preserve"> </w:t>
          </w:r>
        </w:p>
        <w:p w14:paraId="4E30024F" w14:textId="2AE65CD2" w:rsidR="00D94D42" w:rsidRPr="005205A5" w:rsidRDefault="00D94D42" w:rsidP="00105130">
          <w:pPr>
            <w:pStyle w:val="ListParagraph"/>
            <w:numPr>
              <w:ilvl w:val="0"/>
              <w:numId w:val="36"/>
            </w:numPr>
          </w:pPr>
          <w:r w:rsidRPr="005205A5">
            <w:lastRenderedPageBreak/>
            <w:t xml:space="preserve">Erfahrung und Fähigkeit zur Zusammenarbeit mit Experten aus </w:t>
          </w:r>
          <w:r>
            <w:t>EU-</w:t>
          </w:r>
          <w:r w:rsidRPr="005205A5">
            <w:t>Mitgliedstaaten, den Europäischen Aufsichtsbehörden, Zentralbanken und Experten, die in den verschiedenen Gremien tätig sind, die sich mit nachhaltiger Finanzierung befassen</w:t>
          </w:r>
        </w:p>
        <w:p w14:paraId="0C0EF9BA" w14:textId="77777777" w:rsidR="002D30F4" w:rsidRPr="002D30F4" w:rsidRDefault="002D30F4" w:rsidP="002D30F4">
          <w:pPr>
            <w:rPr>
              <w:lang w:eastAsia="en-GB"/>
            </w:rPr>
          </w:pPr>
          <w:r w:rsidRPr="002D30F4">
            <w:rPr>
              <w:lang w:eastAsia="en-GB"/>
            </w:rPr>
            <w:t xml:space="preserve">Darüber hinaus verfügt der ideale Kandidat über: </w:t>
          </w:r>
        </w:p>
        <w:p w14:paraId="39826DEB" w14:textId="6121AD07" w:rsidR="00503B3E" w:rsidRDefault="009144B0" w:rsidP="009144B0">
          <w:pPr>
            <w:pStyle w:val="ListParagraph"/>
            <w:numPr>
              <w:ilvl w:val="0"/>
              <w:numId w:val="37"/>
            </w:numPr>
            <w:rPr>
              <w:lang w:eastAsia="en-GB"/>
            </w:rPr>
          </w:pPr>
          <w:r>
            <w:rPr>
              <w:lang w:eastAsia="en-GB"/>
            </w:rPr>
            <w:t xml:space="preserve">die </w:t>
          </w:r>
          <w:r w:rsidR="002D30F4" w:rsidRPr="002D30F4">
            <w:rPr>
              <w:lang w:eastAsia="en-GB"/>
            </w:rPr>
            <w:t>Fähigkeit</w:t>
          </w:r>
          <w:r w:rsidR="00503B3E">
            <w:rPr>
              <w:lang w:eastAsia="en-GB"/>
            </w:rPr>
            <w:t xml:space="preserve">, </w:t>
          </w:r>
          <w:r w:rsidR="002D30F4" w:rsidRPr="002D30F4">
            <w:rPr>
              <w:lang w:eastAsia="en-GB"/>
            </w:rPr>
            <w:t>Probleme</w:t>
          </w:r>
          <w:r w:rsidR="00503B3E">
            <w:rPr>
              <w:lang w:eastAsia="en-GB"/>
            </w:rPr>
            <w:t xml:space="preserve"> zu konzeptualisieren und Lösungen zu ermitteln and umzusetzen </w:t>
          </w:r>
        </w:p>
        <w:p w14:paraId="4CAA3538" w14:textId="6F15FC71" w:rsidR="002D30F4" w:rsidRPr="002D30F4" w:rsidRDefault="002D30F4" w:rsidP="009144B0">
          <w:pPr>
            <w:pStyle w:val="ListParagraph"/>
            <w:numPr>
              <w:ilvl w:val="0"/>
              <w:numId w:val="37"/>
            </w:numPr>
            <w:rPr>
              <w:lang w:eastAsia="en-GB"/>
            </w:rPr>
          </w:pPr>
          <w:r w:rsidRPr="002D30F4">
            <w:rPr>
              <w:lang w:eastAsia="en-GB"/>
            </w:rPr>
            <w:t>Flexibilität (Offenheit gegenüber neuen Anforderungen)</w:t>
          </w:r>
        </w:p>
        <w:p w14:paraId="0B31AAE7" w14:textId="77777777" w:rsidR="009144B0" w:rsidRDefault="002D30F4" w:rsidP="002D30F4">
          <w:pPr>
            <w:pStyle w:val="ListParagraph"/>
            <w:numPr>
              <w:ilvl w:val="0"/>
              <w:numId w:val="37"/>
            </w:numPr>
            <w:rPr>
              <w:lang w:eastAsia="en-GB"/>
            </w:rPr>
          </w:pPr>
          <w:r w:rsidRPr="002D30F4">
            <w:rPr>
              <w:lang w:eastAsia="en-GB"/>
            </w:rPr>
            <w:t>die Fähigkeit, strukturierte Ergebnisse zu erzielen</w:t>
          </w:r>
        </w:p>
        <w:p w14:paraId="5EB14A83" w14:textId="4CC9D596" w:rsidR="009144B0" w:rsidRDefault="00503B3E" w:rsidP="002D30F4">
          <w:pPr>
            <w:pStyle w:val="ListParagraph"/>
            <w:numPr>
              <w:ilvl w:val="0"/>
              <w:numId w:val="37"/>
            </w:numPr>
            <w:rPr>
              <w:lang w:eastAsia="en-GB"/>
            </w:rPr>
          </w:pPr>
          <w:r w:rsidRPr="00503B3E">
            <w:rPr>
              <w:lang w:eastAsia="en-GB"/>
            </w:rPr>
            <w:t>ausgezeichnete</w:t>
          </w:r>
          <w:r>
            <w:rPr>
              <w:lang w:eastAsia="en-GB"/>
            </w:rPr>
            <w:t xml:space="preserve"> </w:t>
          </w:r>
          <w:r w:rsidR="009144B0">
            <w:rPr>
              <w:lang w:eastAsia="en-GB"/>
            </w:rPr>
            <w:t xml:space="preserve">schriftliche and mündliche </w:t>
          </w:r>
          <w:r w:rsidR="002D30F4" w:rsidRPr="002D30F4">
            <w:rPr>
              <w:lang w:eastAsia="en-GB"/>
            </w:rPr>
            <w:t>Kommunikationsfähigkei</w:t>
          </w:r>
          <w:r>
            <w:rPr>
              <w:lang w:eastAsia="en-GB"/>
            </w:rPr>
            <w:t>t</w:t>
          </w:r>
          <w:r w:rsidR="002D30F4" w:rsidRPr="002D30F4">
            <w:rPr>
              <w:lang w:eastAsia="en-GB"/>
            </w:rPr>
            <w:t xml:space="preserve"> und Teamfähigkeit</w:t>
          </w:r>
        </w:p>
        <w:p w14:paraId="44C53207" w14:textId="12C12D6B" w:rsidR="002D30F4" w:rsidRPr="002D30F4" w:rsidRDefault="002D30F4" w:rsidP="002D30F4">
          <w:pPr>
            <w:pStyle w:val="ListParagraph"/>
            <w:numPr>
              <w:ilvl w:val="0"/>
              <w:numId w:val="37"/>
            </w:numPr>
            <w:rPr>
              <w:lang w:eastAsia="en-GB"/>
            </w:rPr>
          </w:pPr>
          <w:r w:rsidRPr="002D30F4">
            <w:rPr>
              <w:lang w:eastAsia="en-GB"/>
            </w:rPr>
            <w:t>Fähigkeit zur Organisation der eigenen Arbeit, ausgeprägtes Eigeninitiativgefühl, Verantwortung und Vertraulichkeit</w:t>
          </w:r>
          <w:r w:rsidR="00105130">
            <w:rPr>
              <w:lang w:eastAsia="en-GB"/>
            </w:rPr>
            <w:t>, diplomatische Fähigkeiten</w:t>
          </w:r>
        </w:p>
        <w:p w14:paraId="6066A427" w14:textId="1603167D" w:rsidR="002D30F4" w:rsidRPr="002D30F4" w:rsidRDefault="002D30F4" w:rsidP="002D30F4">
          <w:pPr>
            <w:rPr>
              <w:lang w:eastAsia="en-GB"/>
            </w:rPr>
          </w:pPr>
          <w:r w:rsidRPr="002D30F4">
            <w:rPr>
              <w:lang w:eastAsia="en-GB"/>
            </w:rPr>
            <w:t xml:space="preserve">Die Beherrschung der englischen Sprache ist von wesentlicher Bedeutung; Französisch- oder Deutschkenntnisse sind von Vorteil. </w:t>
          </w:r>
        </w:p>
        <w:p w14:paraId="2A0F153A" w14:textId="5A337AB7" w:rsidR="009321C6" w:rsidRPr="009F216F" w:rsidRDefault="00503B3E" w:rsidP="00503B3E">
          <w:pPr>
            <w:rPr>
              <w:lang w:eastAsia="en-GB"/>
            </w:rPr>
          </w:pPr>
          <w:r>
            <w:rPr>
              <w:lang w:eastAsia="en-GB"/>
            </w:rPr>
            <w:t>Die</w:t>
          </w:r>
          <w:r w:rsidR="002D30F4" w:rsidRPr="002D30F4">
            <w:rPr>
              <w:lang w:eastAsia="en-GB"/>
            </w:rPr>
            <w:t xml:space="preserve"> akademische oder berufliche Spezialisierung im Finanzbereich; Erfahrung und Kenntnisse in den Bereichen nachhaltiges Finanzwesen und EU-Taxonomie</w:t>
          </w:r>
          <w:r w:rsidR="00822E42">
            <w:rPr>
              <w:lang w:eastAsia="en-GB"/>
            </w:rPr>
            <w:t>,</w:t>
          </w:r>
          <w:r w:rsidR="002D30F4" w:rsidRPr="002D30F4">
            <w:rPr>
              <w:lang w:eastAsia="en-GB"/>
            </w:rPr>
            <w:t xml:space="preserve"> sowie Erfahrung mit der Verwaltung von </w:t>
          </w:r>
          <w:r>
            <w:rPr>
              <w:lang w:eastAsia="en-GB"/>
            </w:rPr>
            <w:t>Experten</w:t>
          </w:r>
          <w:r w:rsidR="002D30F4" w:rsidRPr="002D30F4">
            <w:rPr>
              <w:lang w:eastAsia="en-GB"/>
            </w:rPr>
            <w:t>gruppen und der Interaktion mit Interessenträgern des Privatsektors wären wertvolle Vorteile.</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 xml:space="preserve">Beschluss </w:t>
      </w:r>
      <w:proofErr w:type="gramStart"/>
      <w:r w:rsidRPr="00D605F4">
        <w:rPr>
          <w:b/>
          <w:lang w:eastAsia="en-GB"/>
        </w:rPr>
        <w:t>C(</w:t>
      </w:r>
      <w:proofErr w:type="gramEnd"/>
      <w:r w:rsidRPr="00D605F4">
        <w:rPr>
          <w:b/>
          <w:lang w:eastAsia="en-GB"/>
        </w:rPr>
        <w:t>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w:t>
      </w:r>
      <w:r w:rsidR="008102E0" w:rsidRPr="00D605F4">
        <w:rPr>
          <w:lang w:eastAsia="en-GB"/>
        </w:rPr>
        <w:lastRenderedPageBreak/>
        <w:t>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2E1D93C3"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w:t>
      </w:r>
      <w:r w:rsidR="00105130">
        <w:t xml:space="preserve"> </w:t>
      </w:r>
      <w:r w:rsidR="00D94D42">
        <w:t>vom</w:t>
      </w:r>
      <w:r w:rsidR="00105130">
        <w:t xml:space="preserve"> 13 M</w:t>
      </w:r>
      <w:r w:rsidR="00D94D42" w:rsidRPr="00D605F4">
        <w:rPr>
          <w:lang w:eastAsia="en-GB"/>
        </w:rPr>
        <w:t>ä</w:t>
      </w:r>
      <w:r w:rsidR="00D94D42">
        <w:t>rz</w:t>
      </w:r>
      <w:r w:rsidR="00105130">
        <w:t xml:space="preserve"> 20</w:t>
      </w:r>
      <w:r w:rsidR="009C314B">
        <w:t>1</w:t>
      </w:r>
      <w:r w:rsidR="00105130">
        <w:t>5</w:t>
      </w:r>
      <w:r w:rsidRPr="00D605F4">
        <w:t xml:space="preserve">).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4E86760B" w:rsidR="00795C41" w:rsidRPr="00D605F4" w:rsidRDefault="00795C41" w:rsidP="000D7B5E">
      <w:pPr>
        <w:rPr>
          <w:lang w:eastAsia="en-GB"/>
        </w:rPr>
      </w:pPr>
      <w:r w:rsidRPr="00D605F4">
        <w:rPr>
          <w:lang w:eastAsia="en-GB"/>
        </w:rPr>
        <w:t xml:space="preserve">Sie sollten Ihren Lebenslauf auf Englisch, Französisch oder Deutsch im Europass CV Format </w:t>
      </w:r>
      <w:r w:rsidRPr="00E37C6E">
        <w:rPr>
          <w:lang w:eastAsia="en-GB"/>
        </w:rPr>
        <w:t>verfassen (</w:t>
      </w:r>
      <w:hyperlink r:id="rId27" w:history="1">
        <w:r w:rsidRPr="008B71AD">
          <w:rPr>
            <w:rStyle w:val="Hyperlink"/>
            <w:lang w:eastAsia="en-GB"/>
          </w:rPr>
          <w:t>Erstellen Sie Ihren Europass-Lebenslauf | Europass</w:t>
        </w:r>
      </w:hyperlink>
      <w:r w:rsidRPr="00E37C6E">
        <w:rPr>
          <w:lang w:eastAsia="en-GB"/>
        </w:rPr>
        <w:t>).</w:t>
      </w:r>
      <w:r w:rsidRPr="00D605F4">
        <w:rPr>
          <w:lang w:eastAsia="en-GB"/>
        </w:rPr>
        <w:t xml:space="preserve">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w:t>
      </w:r>
      <w:r w:rsidRPr="00D605F4">
        <w:rPr>
          <w:lang w:eastAsia="en-GB"/>
        </w:rPr>
        <w:lastRenderedPageBreak/>
        <w:t xml:space="preserve">Sicherheit dieser Daten. </w:t>
      </w:r>
      <w:r w:rsidRPr="00D605F4">
        <w:t>Bevor Sie sich bewerben, lesen Sie bitte die beigefügte Datenschutzerklärung.</w:t>
      </w:r>
    </w:p>
    <w:sectPr w:rsidR="007716E4" w:rsidRPr="00D605F4">
      <w:headerReference w:type="even" r:id="rId28"/>
      <w:headerReference w:type="default" r:id="rId29"/>
      <w:footerReference w:type="even" r:id="rId30"/>
      <w:footerReference w:type="default" r:id="rId31"/>
      <w:headerReference w:type="first" r:id="rId32"/>
      <w:footerReference w:type="first" r:id="rId33"/>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25DEA"/>
    <w:multiLevelType w:val="hybridMultilevel"/>
    <w:tmpl w:val="269A5CE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2BA18DE"/>
    <w:multiLevelType w:val="hybridMultilevel"/>
    <w:tmpl w:val="58A63C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6FE3C1C"/>
    <w:multiLevelType w:val="hybridMultilevel"/>
    <w:tmpl w:val="6276E63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3AE05F1A"/>
    <w:multiLevelType w:val="hybridMultilevel"/>
    <w:tmpl w:val="7AA216B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469C115C"/>
    <w:multiLevelType w:val="hybridMultilevel"/>
    <w:tmpl w:val="1206D900"/>
    <w:lvl w:ilvl="0" w:tplc="9A10E768">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C1574E5"/>
    <w:multiLevelType w:val="hybridMultilevel"/>
    <w:tmpl w:val="88080B94"/>
    <w:lvl w:ilvl="0" w:tplc="C2AA7518">
      <w:start w:val="1"/>
      <w:numFmt w:val="bullet"/>
      <w:lvlText w:val="-"/>
      <w:lvlJc w:val="left"/>
      <w:pPr>
        <w:ind w:left="720" w:hanging="360"/>
      </w:pPr>
      <w:rPr>
        <w:rFonts w:ascii="Arial" w:eastAsia="Times New Roman"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 w15:restartNumberingAfterBreak="0">
    <w:nsid w:val="4C7F6F62"/>
    <w:multiLevelType w:val="hybridMultilevel"/>
    <w:tmpl w:val="CA0CAD1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3"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4"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5"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6"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7" w15:restartNumberingAfterBreak="0">
    <w:nsid w:val="765B57F9"/>
    <w:multiLevelType w:val="hybridMultilevel"/>
    <w:tmpl w:val="ADFAC7E8"/>
    <w:lvl w:ilvl="0" w:tplc="1809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28"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9"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abstractNum w:abstractNumId="30" w15:restartNumberingAfterBreak="0">
    <w:nsid w:val="7E5710C2"/>
    <w:multiLevelType w:val="hybridMultilevel"/>
    <w:tmpl w:val="977AB79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768352975">
    <w:abstractNumId w:val="1"/>
  </w:num>
  <w:num w:numId="2" w16cid:durableId="750010896">
    <w:abstractNumId w:val="14"/>
  </w:num>
  <w:num w:numId="3" w16cid:durableId="1803648488">
    <w:abstractNumId w:val="10"/>
  </w:num>
  <w:num w:numId="4" w16cid:durableId="1345133806">
    <w:abstractNumId w:val="15"/>
  </w:num>
  <w:num w:numId="5" w16cid:durableId="1484001909">
    <w:abstractNumId w:val="24"/>
  </w:num>
  <w:num w:numId="6" w16cid:durableId="773328393">
    <w:abstractNumId w:val="26"/>
  </w:num>
  <w:num w:numId="7" w16cid:durableId="105732114">
    <w:abstractNumId w:val="2"/>
  </w:num>
  <w:num w:numId="8" w16cid:durableId="385377974">
    <w:abstractNumId w:val="9"/>
  </w:num>
  <w:num w:numId="9" w16cid:durableId="526991876">
    <w:abstractNumId w:val="18"/>
  </w:num>
  <w:num w:numId="10" w16cid:durableId="564218535">
    <w:abstractNumId w:val="3"/>
  </w:num>
  <w:num w:numId="11" w16cid:durableId="1038512878">
    <w:abstractNumId w:val="5"/>
  </w:num>
  <w:num w:numId="12" w16cid:durableId="1162895123">
    <w:abstractNumId w:val="7"/>
  </w:num>
  <w:num w:numId="13" w16cid:durableId="225267355">
    <w:abstractNumId w:val="11"/>
  </w:num>
  <w:num w:numId="14" w16cid:durableId="1302420880">
    <w:abstractNumId w:val="16"/>
  </w:num>
  <w:num w:numId="15" w16cid:durableId="1649935422">
    <w:abstractNumId w:val="23"/>
  </w:num>
  <w:num w:numId="16" w16cid:durableId="57359822">
    <w:abstractNumId w:val="28"/>
  </w:num>
  <w:num w:numId="17" w16cid:durableId="229002306">
    <w:abstractNumId w:val="12"/>
  </w:num>
  <w:num w:numId="18" w16cid:durableId="630205849">
    <w:abstractNumId w:val="13"/>
  </w:num>
  <w:num w:numId="19" w16cid:durableId="2102024247">
    <w:abstractNumId w:val="29"/>
  </w:num>
  <w:num w:numId="20" w16cid:durableId="759369245">
    <w:abstractNumId w:val="22"/>
  </w:num>
  <w:num w:numId="21" w16cid:durableId="975991476">
    <w:abstractNumId w:val="25"/>
  </w:num>
  <w:num w:numId="22" w16cid:durableId="449011082">
    <w:abstractNumId w:val="4"/>
  </w:num>
  <w:num w:numId="23" w16cid:durableId="1680430503">
    <w:abstractNumId w:val="3"/>
  </w:num>
  <w:num w:numId="24" w16cid:durableId="77404849">
    <w:abstractNumId w:val="3"/>
  </w:num>
  <w:num w:numId="25" w16cid:durableId="1127695552">
    <w:abstractNumId w:val="3"/>
  </w:num>
  <w:num w:numId="26" w16cid:durableId="804157292">
    <w:abstractNumId w:val="3"/>
  </w:num>
  <w:num w:numId="27" w16cid:durableId="1286699480">
    <w:abstractNumId w:val="3"/>
  </w:num>
  <w:num w:numId="28" w16cid:durableId="1593584724">
    <w:abstractNumId w:val="3"/>
  </w:num>
  <w:num w:numId="29" w16cid:durableId="2091348952">
    <w:abstractNumId w:val="3"/>
  </w:num>
  <w:num w:numId="30" w16cid:durableId="1622884853">
    <w:abstractNumId w:val="6"/>
  </w:num>
  <w:num w:numId="31" w16cid:durableId="583613672">
    <w:abstractNumId w:val="19"/>
  </w:num>
  <w:num w:numId="32" w16cid:durableId="926571771">
    <w:abstractNumId w:val="21"/>
  </w:num>
  <w:num w:numId="33" w16cid:durableId="1830244541">
    <w:abstractNumId w:val="8"/>
  </w:num>
  <w:num w:numId="34" w16cid:durableId="1385255063">
    <w:abstractNumId w:val="30"/>
  </w:num>
  <w:num w:numId="35" w16cid:durableId="699821828">
    <w:abstractNumId w:val="27"/>
  </w:num>
  <w:num w:numId="36" w16cid:durableId="600334939">
    <w:abstractNumId w:val="0"/>
  </w:num>
  <w:num w:numId="37" w16cid:durableId="2126390845">
    <w:abstractNumId w:val="17"/>
  </w:num>
  <w:num w:numId="38" w16cid:durableId="138151511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40997"/>
    <w:rsid w:val="000A5D4F"/>
    <w:rsid w:val="000D7B5E"/>
    <w:rsid w:val="00105130"/>
    <w:rsid w:val="001203F8"/>
    <w:rsid w:val="002C5752"/>
    <w:rsid w:val="002D30F4"/>
    <w:rsid w:val="002F7504"/>
    <w:rsid w:val="0030484F"/>
    <w:rsid w:val="00324D8D"/>
    <w:rsid w:val="0035094A"/>
    <w:rsid w:val="003874E2"/>
    <w:rsid w:val="0039387D"/>
    <w:rsid w:val="00394A86"/>
    <w:rsid w:val="003B2E38"/>
    <w:rsid w:val="00460154"/>
    <w:rsid w:val="004756B7"/>
    <w:rsid w:val="004D75AF"/>
    <w:rsid w:val="00503B3E"/>
    <w:rsid w:val="005205A5"/>
    <w:rsid w:val="00546DB1"/>
    <w:rsid w:val="006243BB"/>
    <w:rsid w:val="00676119"/>
    <w:rsid w:val="006F44C9"/>
    <w:rsid w:val="00767E7E"/>
    <w:rsid w:val="007716E4"/>
    <w:rsid w:val="00795C41"/>
    <w:rsid w:val="007A7CF4"/>
    <w:rsid w:val="007B514A"/>
    <w:rsid w:val="007C07D8"/>
    <w:rsid w:val="007D0EC6"/>
    <w:rsid w:val="00803007"/>
    <w:rsid w:val="008102E0"/>
    <w:rsid w:val="00822E42"/>
    <w:rsid w:val="0089735C"/>
    <w:rsid w:val="008B71AD"/>
    <w:rsid w:val="008D52CF"/>
    <w:rsid w:val="009144B0"/>
    <w:rsid w:val="009321C6"/>
    <w:rsid w:val="009442BE"/>
    <w:rsid w:val="009B4521"/>
    <w:rsid w:val="009C314B"/>
    <w:rsid w:val="009F216F"/>
    <w:rsid w:val="00A40210"/>
    <w:rsid w:val="00A6467B"/>
    <w:rsid w:val="00A6628D"/>
    <w:rsid w:val="00AB56F9"/>
    <w:rsid w:val="00AE6941"/>
    <w:rsid w:val="00B26822"/>
    <w:rsid w:val="00BF6139"/>
    <w:rsid w:val="00C07259"/>
    <w:rsid w:val="00C27C81"/>
    <w:rsid w:val="00C8187C"/>
    <w:rsid w:val="00CA0B87"/>
    <w:rsid w:val="00CD33B4"/>
    <w:rsid w:val="00D57212"/>
    <w:rsid w:val="00D605F4"/>
    <w:rsid w:val="00D94D42"/>
    <w:rsid w:val="00DA711C"/>
    <w:rsid w:val="00E01792"/>
    <w:rsid w:val="00E1121A"/>
    <w:rsid w:val="00E35460"/>
    <w:rsid w:val="00E37C6E"/>
    <w:rsid w:val="00E46216"/>
    <w:rsid w:val="00EA7A45"/>
    <w:rsid w:val="00EB3060"/>
    <w:rsid w:val="00EC5C6B"/>
    <w:rsid w:val="00ED6452"/>
    <w:rsid w:val="00F53C30"/>
    <w:rsid w:val="00F60E71"/>
    <w:rsid w:val="00F710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uiPriority w:val="34"/>
    <w:qFormat/>
    <w:locked/>
    <w:rsid w:val="004756B7"/>
    <w:pPr>
      <w:ind w:left="720"/>
      <w:contextualSpacing/>
    </w:pPr>
  </w:style>
  <w:style w:type="character" w:styleId="UnresolvedMention">
    <w:name w:val="Unresolved Mention"/>
    <w:basedOn w:val="DefaultParagraphFont"/>
    <w:uiPriority w:val="99"/>
    <w:semiHidden/>
    <w:unhideWhenUsed/>
    <w:rsid w:val="008B71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yperlink" Target="https://europass.europa.eu/de/create-europass-cv" TargetMode="External"/><Relationship Id="rId30" Type="http://schemas.openxmlformats.org/officeDocument/2006/relationships/footer" Target="footer1.xml"/><Relationship Id="rId35" Type="http://schemas.openxmlformats.org/officeDocument/2006/relationships/glossaryDocument" Target="glossary/document.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56186B" w:rsidP="0056186B">
          <w:pPr>
            <w:pStyle w:val="9BF4E35295BA4808A107977098D3401D6"/>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56186B" w:rsidP="0056186B">
          <w:pPr>
            <w:pStyle w:val="67908C2613794ACB86549542C854C0CC6"/>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56186B" w:rsidP="0056186B">
          <w:pPr>
            <w:pStyle w:val="5C55B5726F8E46C0ABC71DC35F2501E76"/>
          </w:pPr>
          <w:r w:rsidRPr="00546DB1">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56186B" w:rsidP="0056186B">
          <w:pPr>
            <w:pStyle w:val="1087BB5618EE43E98A5732E797DCF4EE6"/>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56186B" w:rsidP="0056186B">
          <w:pPr>
            <w:pStyle w:val="FE6C9874556B47B1A65A432926DB0BCE6"/>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56186B" w:rsidP="0056186B">
          <w:pPr>
            <w:pStyle w:val="2D9A90DC0280475D996998F2F9FD95D56"/>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56186B" w:rsidP="0056186B">
          <w:pPr>
            <w:pStyle w:val="44AECFE6B28A48F3A0A774E0802A2F276"/>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56186B" w:rsidP="0056186B">
          <w:pPr>
            <w:pStyle w:val="3BF321A2261548CCB9BF40ACF64F09A36"/>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56186B">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56186B" w:rsidP="0056186B">
          <w:pPr>
            <w:pStyle w:val="6801C21AD23447B88917F1258506DBA16"/>
          </w:pPr>
          <w:r>
            <w:rPr>
              <w: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56186B" w:rsidP="0056186B">
          <w:pPr>
            <w:pStyle w:val="B30E44B90B7F435497E9EE7D5097ED0B6"/>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56186B" w:rsidP="0056186B">
          <w:pPr>
            <w:pStyle w:val="F1E0F6E226254FA08642D3D72DB93F47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56186B" w:rsidP="0056186B">
          <w:pPr>
            <w:pStyle w:val="FABBD6682D494043A1C923A39CFB6FDE5"/>
          </w:pPr>
          <w:r w:rsidRPr="00546DB1">
            <w:rPr>
              <w:rStyle w:val="PlaceholderText"/>
              <w:bCs/>
            </w:rPr>
            <w:t xml:space="preserve"> </w:t>
          </w:r>
          <w:r>
            <w:rPr>
              <w:rStyle w:val="PlaceholderText"/>
              <w:bCs/>
            </w:rPr>
            <w:t>…</w:t>
          </w:r>
          <w:r w:rsidRPr="00546DB1">
            <w:rPr>
              <w:rStyle w:val="PlaceholderText"/>
              <w:bCs/>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56186B"/>
    <w:rsid w:val="00723B02"/>
    <w:rsid w:val="008A7C76"/>
    <w:rsid w:val="008D04E3"/>
    <w:rsid w:val="00A6628D"/>
    <w:rsid w:val="00A71FAD"/>
    <w:rsid w:val="00B21BDA"/>
    <w:rsid w:val="00B26822"/>
    <w:rsid w:val="00B862AC"/>
    <w:rsid w:val="00C8187C"/>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B862AC"/>
    <w:rPr>
      <w:color w:val="288061"/>
    </w:rPr>
  </w:style>
  <w:style w:type="paragraph" w:customStyle="1" w:styleId="3F8B7399541147C1B1E84701FCECAED2">
    <w:name w:val="3F8B7399541147C1B1E84701FCECAED2"/>
    <w:rsid w:val="00A71FAD"/>
  </w:style>
  <w:style w:type="paragraph" w:customStyle="1" w:styleId="44AECFE6B28A48F3A0A774E0802A2F276">
    <w:name w:val="44AECFE6B28A48F3A0A774E0802A2F27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6">
    <w:name w:val="3BF321A2261548CCB9BF40ACF64F09A3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6">
    <w:name w:val="6801C21AD23447B88917F1258506DBA1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6">
    <w:name w:val="1087BB5618EE43E98A5732E797DCF4E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6">
    <w:name w:val="9BF4E35295BA4808A107977098D3401D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6">
    <w:name w:val="67908C2613794ACB86549542C854C0CC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6">
    <w:name w:val="5C55B5726F8E46C0ABC71DC35F2501E7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5">
    <w:name w:val="F1E0F6E226254FA08642D3D72DB93F47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5">
    <w:name w:val="FABBD6682D494043A1C923A39CFB6FDE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6">
    <w:name w:val="FE6C9874556B47B1A65A432926DB0BC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6">
    <w:name w:val="2D9A90DC0280475D996998F2F9FD95D5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6">
    <w:name w:val="B30E44B90B7F435497E9EE7D5097ED0B6"/>
    <w:rsid w:val="0056186B"/>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3.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B72EFA-9A9F-4F5B-AB9B-0434A59B82CF}">
  <ds:schemaRefs/>
</ds:datastoreItem>
</file>

<file path=customXml/itemProps2.xml><?xml version="1.0" encoding="utf-8"?>
<ds:datastoreItem xmlns:ds="http://schemas.openxmlformats.org/officeDocument/2006/customXml" ds:itemID="{D3EA5527-7367-4268-9D83-5125C98D0ED2}">
  <ds:schemaRefs/>
</ds:datastoreItem>
</file>

<file path=customXml/itemProps3.xml><?xml version="1.0" encoding="utf-8"?>
<ds:datastoreItem xmlns:ds="http://schemas.openxmlformats.org/officeDocument/2006/customXml" ds:itemID="{4EF90DE6-88B6-4264-9629-4D8DFDFE87D2}">
  <ds:schemaRefs/>
</ds:datastoreItem>
</file>

<file path=customXml/itemProps4.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5.xml><?xml version="1.0" encoding="utf-8"?>
<ds:datastoreItem xmlns:ds="http://schemas.openxmlformats.org/officeDocument/2006/customXml" ds:itemID="{5AE27226-6298-4925-8D9D-D22375B1025E}">
  <ds:schemaRefs>
    <ds:schemaRef ds:uri="http://schemas.microsoft.com/sharepoint/v3/fields"/>
    <ds:schemaRef ds:uri="http://schemas.microsoft.com/office/2006/documentManagement/types"/>
    <ds:schemaRef ds:uri="a41a97bf-0494-41d8-ba3d-259bd7771890"/>
    <ds:schemaRef ds:uri="08927195-b699-4be0-9ee2-6c66dc215b5a"/>
    <ds:schemaRef ds:uri="http://purl.org/dc/elements/1.1/"/>
    <ds:schemaRef ds:uri="http://purl.org/dc/terms/"/>
    <ds:schemaRef ds:uri="http://www.w3.org/XML/1998/namespace"/>
    <ds:schemaRef ds:uri="http://purl.org/dc/dcmitype/"/>
    <ds:schemaRef ds:uri="http://schemas.microsoft.com/office/infopath/2007/PartnerControls"/>
    <ds:schemaRef ds:uri="http://schemas.openxmlformats.org/package/2006/metadata/core-properties"/>
    <ds:schemaRef ds:uri="1929b814-5a78-4bdc-9841-d8b9ef424f65"/>
    <ds:schemaRef ds:uri="http://schemas.microsoft.com/office/2006/metadata/properties"/>
  </ds:schemaRefs>
</ds:datastoreItem>
</file>

<file path=customXml/itemProps6.xml><?xml version="1.0" encoding="utf-8"?>
<ds:datastoreItem xmlns:ds="http://schemas.openxmlformats.org/officeDocument/2006/customXml" ds:itemID="{4BF219D8-EF75-4C35-BB09-F73237DDA38B}">
  <ds:schemaRefs>
    <ds:schemaRef ds:uri="http://schemas.microsoft.com/sharepoint/v3/contenttype/forms"/>
  </ds:schemaRefs>
</ds:datastoreItem>
</file>

<file path=customXml/itemProps7.xml><?xml version="1.0" encoding="utf-8"?>
<ds:datastoreItem xmlns:ds="http://schemas.openxmlformats.org/officeDocument/2006/customXml" ds:itemID="{9A5BF97D-374E-4D98-9A1B-050FFEC49A07}"/>
</file>

<file path=docProps/app.xml><?xml version="1.0" encoding="utf-8"?>
<Properties xmlns="http://schemas.openxmlformats.org/officeDocument/2006/extended-properties" xmlns:vt="http://schemas.openxmlformats.org/officeDocument/2006/docPropsVTypes">
  <Template>Eurolook.dotm</Template>
  <TotalTime>1</TotalTime>
  <Pages>5</Pages>
  <Words>1337</Words>
  <Characters>7623</Characters>
  <Application>Microsoft Office Word</Application>
  <DocSecurity>4</DocSecurity>
  <PresentationFormat>Microsoft Word 14.0</PresentationFormat>
  <Lines>63</Lines>
  <Paragraphs>17</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PEREZ SALGADO Maria (FISMA)</cp:lastModifiedBy>
  <cp:revision>2</cp:revision>
  <dcterms:created xsi:type="dcterms:W3CDTF">2025-10-01T09:04:00Z</dcterms:created>
  <dcterms:modified xsi:type="dcterms:W3CDTF">2025-10-01T09:04:00Z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Brussels|a2fd1745-7a8b-472f-87d8-c065744c40dd</vt:lpwstr>
  </property>
  <property fmtid="{D5CDD505-2E9C-101B-9397-08002B2CF9AE}" pid="10" name="EC_Portal_SM_DocumentType">
    <vt:lpwstr/>
  </property>
  <property fmtid="{D5CDD505-2E9C-101B-9397-08002B2CF9AE}" pid="11" name="EC_Portal_SM_Location">
    <vt:lpwstr>1;#Brussels|a2fd1745-7a8b-472f-87d8-c065744c40dd</vt:lpwstr>
  </property>
  <property fmtid="{D5CDD505-2E9C-101B-9397-08002B2CF9AE}" pid="12" name="ContentTypeId">
    <vt:lpwstr>0x010100BF37100A9351204890AE6EC9E8983010</vt:lpwstr>
  </property>
  <property fmtid="{D5CDD505-2E9C-101B-9397-08002B2CF9AE}" pid="13" name="TaxCatchAll">
    <vt:lpwstr>6;#French|797213b8-07f2-436e-a021-30df8c8bbd6c;#5;#English|256b0f03-2527-4c41-b261-a16799168ae6;#55;#Seconded national experts|8541174c-e865-48c8-ad74-a224e0cea60d;#1;#Brussels|a2fd1745-7a8b-472f-87d8-c065744c40dd</vt:lpwstr>
  </property>
  <property fmtid="{D5CDD505-2E9C-101B-9397-08002B2CF9AE}" pid="14" name="EC_Portal_SM_NavigationLanguage">
    <vt:lpwstr>5;#English|256b0f03-2527-4c41-b261-a16799168ae6;#6;#French|797213b8-07f2-436e-a021-30df8c8bbd6c</vt:lpwstr>
  </property>
  <property fmtid="{D5CDD505-2E9C-101B-9397-08002B2CF9AE}" pid="15" name="EC_Portal_SM_TopicsTaxHTField0">
    <vt:lpwstr>Seconded national experts|8541174c-e865-48c8-ad74-a224e0cea60d</vt:lpwstr>
  </property>
  <property fmtid="{D5CDD505-2E9C-101B-9397-08002B2CF9AE}" pid="16" name="EC_Portal_SM_Topics">
    <vt:lpwstr>55;#Seconded national experts|8541174c-e865-48c8-ad74-a224e0cea60d</vt:lpwstr>
  </property>
  <property fmtid="{D5CDD505-2E9C-101B-9397-08002B2CF9AE}" pid="17" name="EC_Portal_SM_NavigationLanguageTaxHTField0">
    <vt:lpwstr>English|256b0f03-2527-4c41-b261-a16799168ae6;French|797213b8-07f2-436e-a021-30df8c8bbd6c</vt:lpwstr>
  </property>
  <property fmtid="{D5CDD505-2E9C-101B-9397-08002B2CF9AE}" pid="18" name="EC_Portal_SM_DocumentTypeTaxHTField0">
    <vt:lpwstr/>
  </property>
</Properties>
</file>